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9FA" w:rsidRPr="00E461B1" w:rsidRDefault="002F69FA" w:rsidP="00E461B1">
      <w:pPr>
        <w:jc w:val="center"/>
        <w:rPr>
          <w:b/>
        </w:rPr>
      </w:pPr>
      <w:r w:rsidRPr="00E461B1">
        <w:rPr>
          <w:b/>
        </w:rPr>
        <w:t>Карточка образовательной программы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040"/>
      </w:tblGrid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Дополнительная общеобразовательная общеразвивающая программа «Спортивная акробатика»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Составитель программы:</w:t>
            </w:r>
          </w:p>
          <w:p w:rsidR="002F69FA" w:rsidRPr="00AC01C6" w:rsidRDefault="002F69FA" w:rsidP="00AC01C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Кунакбаева Татьяна Ивановна</w:t>
            </w:r>
          </w:p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МАОУ СОШ №16 В.Новгорода.</w:t>
            </w:r>
          </w:p>
        </w:tc>
      </w:tr>
      <w:tr w:rsidR="002F69FA" w:rsidRPr="00AA34F8" w:rsidTr="00670285">
        <w:tc>
          <w:tcPr>
            <w:tcW w:w="8928" w:type="dxa"/>
            <w:gridSpan w:val="2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461B1">
              <w:rPr>
                <w:rFonts w:ascii="Times New Roman" w:hAnsi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4F8">
              <w:rPr>
                <w:rFonts w:ascii="Times New Roman" w:hAnsi="Times New Roman"/>
                <w:sz w:val="20"/>
                <w:szCs w:val="20"/>
              </w:rPr>
              <w:t>Физкультурно-спортивное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Полякова Ирина Александровна</w:t>
            </w:r>
          </w:p>
          <w:p w:rsidR="002F69FA" w:rsidRPr="00AC01C6" w:rsidRDefault="002F69FA" w:rsidP="00AC01C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E461B1">
              <w:rPr>
                <w:rFonts w:ascii="Times New Roman" w:hAnsi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1 год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-15 лет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4 часа</w:t>
            </w:r>
          </w:p>
        </w:tc>
      </w:tr>
      <w:tr w:rsidR="002F69FA" w:rsidRPr="00AA34F8" w:rsidTr="00670285">
        <w:trPr>
          <w:trHeight w:val="698"/>
        </w:trPr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040" w:type="dxa"/>
          </w:tcPr>
          <w:p w:rsidR="002F69FA" w:rsidRPr="00AA34F8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34F8">
              <w:rPr>
                <w:rFonts w:ascii="Times New Roman" w:hAnsi="Times New Roman"/>
                <w:sz w:val="20"/>
                <w:szCs w:val="20"/>
              </w:rPr>
              <w:t>16.20-17.00  17.10-17.50</w:t>
            </w:r>
          </w:p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15.30-16.10  16.20-17.00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040" w:type="dxa"/>
          </w:tcPr>
          <w:p w:rsidR="002F69FA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Вторник</w:t>
            </w:r>
          </w:p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среда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Адрес проведениязанятий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20 Января д.14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E461B1">
              <w:rPr>
                <w:rFonts w:ascii="Times New Roman" w:hAnsi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val="en-US" w:eastAsia="ru-RU"/>
              </w:rPr>
              <w:t>vnschool16@yandex.ru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C01C6">
              <w:rPr>
                <w:rFonts w:ascii="Times New Roman" w:hAnsi="Times New Roman"/>
                <w:sz w:val="20"/>
                <w:szCs w:val="20"/>
                <w:lang w:eastAsia="ru-RU"/>
              </w:rPr>
              <w:t>Бюджетное финансирование</w:t>
            </w: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69FA" w:rsidRPr="00AA34F8" w:rsidTr="00670285">
        <w:tc>
          <w:tcPr>
            <w:tcW w:w="3888" w:type="dxa"/>
          </w:tcPr>
          <w:p w:rsidR="002F69FA" w:rsidRPr="00E461B1" w:rsidRDefault="002F69FA" w:rsidP="00E46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1B1">
              <w:rPr>
                <w:rFonts w:ascii="Times New Roman" w:hAnsi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040" w:type="dxa"/>
          </w:tcPr>
          <w:p w:rsidR="002F69FA" w:rsidRPr="00AC01C6" w:rsidRDefault="002F69FA" w:rsidP="00AC01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4F8">
              <w:rPr>
                <w:rFonts w:ascii="Times New Roman" w:hAnsi="Times New Roman"/>
                <w:sz w:val="20"/>
                <w:szCs w:val="20"/>
              </w:rPr>
              <w:t>67-73-34,67-71-53</w:t>
            </w:r>
          </w:p>
        </w:tc>
      </w:tr>
    </w:tbl>
    <w:p w:rsidR="002F69FA" w:rsidRPr="00E461B1" w:rsidRDefault="002F69FA" w:rsidP="00E461B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F69FA" w:rsidRDefault="002F69FA"/>
    <w:sectPr w:rsidR="002F69FA" w:rsidSect="004B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1B1"/>
    <w:rsid w:val="00027397"/>
    <w:rsid w:val="000F7D48"/>
    <w:rsid w:val="002F69FA"/>
    <w:rsid w:val="003E2374"/>
    <w:rsid w:val="004B6BDA"/>
    <w:rsid w:val="004D34D5"/>
    <w:rsid w:val="00611EB4"/>
    <w:rsid w:val="00632F39"/>
    <w:rsid w:val="00670285"/>
    <w:rsid w:val="006D196B"/>
    <w:rsid w:val="00752C60"/>
    <w:rsid w:val="008222E5"/>
    <w:rsid w:val="008D4DEB"/>
    <w:rsid w:val="00AA34F8"/>
    <w:rsid w:val="00AC01C6"/>
    <w:rsid w:val="00B60F7F"/>
    <w:rsid w:val="00B7098B"/>
    <w:rsid w:val="00C02882"/>
    <w:rsid w:val="00E461B1"/>
    <w:rsid w:val="00F3501A"/>
    <w:rsid w:val="00FE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0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199</Words>
  <Characters>1139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2018-12-14T08:48:00Z</cp:lastPrinted>
  <dcterms:created xsi:type="dcterms:W3CDTF">2019-11-19T13:37:00Z</dcterms:created>
  <dcterms:modified xsi:type="dcterms:W3CDTF">2023-10-18T05:48:00Z</dcterms:modified>
</cp:coreProperties>
</file>